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2026020090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Neubau Feuerwehr-Service-Zentrum in Neustadt-Glewe - Los 312 - Metallbau &amp; Schlosser inkl. Tore und Stahlblechtüren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Landkreis Ludwigslust-Parchim - Neubau Feuerwehr-Service-Zentrum in Neustadt-Glewe - Los 312 - Metallbau &amp; Schlosser inkl. Tore und Stahlblechtüren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